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4dbc40" w14:textId="b4dbc4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C154E">
        <w:t>1</w:t>
      </w:r>
      <w:r w:rsidR="001A005E">
        <w:t>3</w:t>
      </w:r>
      <w:r w:rsidRPr="00884690" w:rsidR="00AE1F41">
        <w:t>. St-</w:t>
      </w:r>
      <w:r w:rsidR="005C154E">
        <w:t>779/2021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C154E">
        <w:t>1</w:t>
      </w:r>
      <w:r w:rsidR="001A005E">
        <w:t>3</w:t>
      </w:r>
      <w:r w:rsidR="00884690">
        <w:t>. St</w:t>
      </w:r>
      <w:r w:rsidR="005C154E">
        <w:t>-779/2021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C154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C154E">
        <w:t>SPEKTRA BAROVI j.d.o.</w:t>
      </w:r>
      <w:r w:rsidR="005C154E">
        <w:t xml:space="preserve">o.  za ugostiteljstvo i usluge, OIB: 05609556393, Zagreb, </w:t>
      </w:r>
      <w:proofErr w:type="spellStart"/>
      <w:r w:rsidR="005C154E">
        <w:t>Trnsko</w:t>
      </w:r>
      <w:proofErr w:type="spellEnd"/>
      <w:r w:rsidR="005C154E">
        <w:t xml:space="preserve"> 18 C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154E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15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154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C154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C154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C154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5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154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15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15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St-779/2021</izvorni_sadrzaj>
    <derivirana_varijabla naziv="DomainObject.Predmet.OznakaBroj_1">St-779/2021</derivirana_varijabla>
  </DomainObject.Predmet.OznakaBroj>
  <DomainObject.Predmet.OznakaBrojOptuznogAkta>
    <izvorni_sadrzaj>04-06-21-1583</izvorni_sadrzaj>
    <derivirana_varijabla naziv="DomainObject.Predmet.OznakaBrojOptuznogAkta_1">04-06-21-1583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SPEKTRA BAROVI j.d.o.o.  za ugostiteljstvo i usluge</izvorni_sadrzaj>
    <derivirana_varijabla naziv="DomainObject.Predmet.ProtustrankaFormated_1">  SPEKTRA BAROVI j.d.o.o.  za ugostiteljstvo i usluge</derivirana_varijabla>
  </DomainObject.Predmet.ProtustrankaFormated>
  <DomainObject.Predmet.ProtustrankaFormatedOIB>
    <izvorni_sadrzaj>  SPEKTRA BAROVI j.d.o.o.  za ugostiteljstvo i usluge, OIB 05609556393</izvorni_sadrzaj>
    <derivirana_varijabla naziv="DomainObject.Predmet.ProtustrankaFormatedOIB_1">  SPEKTRA BAROVI j.d.o.o.  za ugostiteljstvo i usluge, OIB 05609556393</derivirana_varijabla>
  </DomainObject.Predmet.ProtustrankaFormatedOIB>
  <DomainObject.Predmet.ProtustrankaFormatedWithAdress>
    <izvorni_sadrzaj> SPEKTRA BAROVI j.d.o.o.  za ugostiteljstvo i usluge, Trnsko 18 C, 10000 Zagreb</izvorni_sadrzaj>
    <derivirana_varijabla naziv="DomainObject.Predmet.ProtustrankaFormatedWithAdress_1"> SPEKTRA BAROVI j.d.o.o.  za ugostiteljstvo i usluge, Trnsko 18 C, 10000 Zagreb</derivirana_varijabla>
  </DomainObject.Predmet.ProtustrankaFormatedWithAdress>
  <DomainObject.Predmet.ProtustrankaFormatedWithAdressOIB>
    <izvorni_sadrzaj> SPEKTRA BAROVI j.d.o.o.  za ugostiteljstvo i usluge, OIB 05609556393, Trnsko 18 C, 10000 Zagreb</izvorni_sadrzaj>
    <derivirana_varijabla naziv="DomainObject.Predmet.ProtustrankaFormatedWithAdressOIB_1"> SPEKTRA BAROVI j.d.o.o.  za ugostiteljstvo i usluge, OIB 05609556393, Trnsko 18 C, 10000 Zagreb</derivirana_varijabla>
  </DomainObject.Predmet.ProtustrankaFormatedWithAdressOIB>
  <DomainObject.Predmet.ProtustrankaWithAdress>
    <izvorni_sadrzaj>SPEKTRA BAROVI j.d.o.o.  za ugostiteljstvo i usluge Trnsko 18 C, 10000 Zagreb</izvorni_sadrzaj>
    <derivirana_varijabla naziv="DomainObject.Predmet.ProtustrankaWithAdress_1">SPEKTRA BAROVI j.d.o.o.  za ugostiteljstvo i usluge Trnsko 18 C, 10000 Zagreb</derivirana_varijabla>
  </DomainObject.Predmet.ProtustrankaWithAdress>
  <DomainObject.Predmet.ProtustrankaWithAdressOIB>
    <izvorni_sadrzaj>SPEKTRA BAROVI j.d.o.o.  za ugostiteljstvo i usluge, OIB 05609556393, Trnsko 18 C, 10000 Zagreb</izvorni_sadrzaj>
    <derivirana_varijabla naziv="DomainObject.Predmet.ProtustrankaWithAdressOIB_1">SPEKTRA BAROVI j.d.o.o.  za ugostiteljstvo i usluge, OIB 05609556393, Trnsko 18 C, 10000 Zagreb</derivirana_varijabla>
  </DomainObject.Predmet.ProtustrankaWithAdressOIB>
  <DomainObject.Predmet.ProtustrankaNazivFormated>
    <izvorni_sadrzaj>SPEKTRA BAROVI j.d.o.o.  za ugostiteljstvo i usluge</izvorni_sadrzaj>
    <derivirana_varijabla naziv="DomainObject.Predmet.ProtustrankaNazivFormated_1">SPEKTRA BAROVI j.d.o.o.  za ugostiteljstvo i usluge</derivirana_varijabla>
  </DomainObject.Predmet.ProtustrankaNazivFormated>
  <DomainObject.Predmet.ProtustrankaNazivFormatedOIB>
    <izvorni_sadrzaj>SPEKTRA BAROVI j.d.o.o.  za ugostiteljstvo i usluge, OIB 05609556393</izvorni_sadrzaj>
    <derivirana_varijabla naziv="DomainObject.Predmet.ProtustrankaNazivFormatedOIB_1">SPEKTRA BAROVI j.d.o.o.  za ugostiteljstvo i usluge, OIB 05609556393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SPEKTRA BAROVI j.d.o.o.  za ugostiteljstvo i usluge</item>
    </izvorni_sadrzaj>
    <derivirana_varijabla naziv="DomainObject.Predmet.ProtuStrankaListFormated_1">
      <item>SPEKTRA BAROVI j.d.o.o.  za ugostiteljstvo i usluge</item>
    </derivirana_varijabla>
  </DomainObject.Predmet.ProtuStrankaListFormated>
  <DomainObject.Predmet.ProtuStrankaListFormatedOIB>
    <izvorni_sadrzaj>
      <item>SPEKTRA BAROVI j.d.o.o.  za ugostiteljstvo i usluge, OIB 05609556393</item>
    </izvorni_sadrzaj>
    <derivirana_varijabla naziv="DomainObject.Predmet.ProtuStrankaListFormatedOIB_1">
      <item>SPEKTRA BAROVI j.d.o.o.  za ugostiteljstvo i usluge, OIB 05609556393</item>
    </derivirana_varijabla>
  </DomainObject.Predmet.ProtuStrankaListFormatedOIB>
  <DomainObject.Predmet.ProtuStrankaListFormatedWithAdress>
    <izvorni_sadrzaj>
      <item>SPEKTRA BAROVI j.d.o.o.  za ugostiteljstvo i usluge, Trnsko 18 C, 10000 Zagreb</item>
    </izvorni_sadrzaj>
    <derivirana_varijabla naziv="DomainObject.Predmet.ProtuStrankaListFormatedWithAdress_1">
      <item>SPEKTRA BAROVI j.d.o.o.  za ugostiteljstvo i usluge, Trnsko 18 C, 10000 Zagreb</item>
    </derivirana_varijabla>
  </DomainObject.Predmet.ProtuStrankaListFormatedWithAdress>
  <DomainObject.Predmet.ProtuStrankaListFormatedWithAdressOIB>
    <izvorni_sadrzaj>
      <item>SPEKTRA BAROVI j.d.o.o.  za ugostiteljstvo i usluge, OIB 05609556393, Trnsko 18 C, 10000 Zagreb</item>
    </izvorni_sadrzaj>
    <derivirana_varijabla naziv="DomainObject.Predmet.ProtuStrankaListFormatedWithAdressOIB_1">
      <item>SPEKTRA BAROVI j.d.o.o.  za ugostiteljstvo i usluge, OIB 05609556393, Trnsko 18 C, 10000 Zagreb</item>
    </derivirana_varijabla>
  </DomainObject.Predmet.ProtuStrankaListFormatedWithAdressOIB>
  <DomainObject.Predmet.ProtuStrankaListNazivFormated>
    <izvorni_sadrzaj>
      <item>SPEKTRA BAROVI j.d.o.o.  za ugostiteljstvo i usluge</item>
    </izvorni_sadrzaj>
    <derivirana_varijabla naziv="DomainObject.Predmet.ProtuStrankaListNazivFormated_1">
      <item>SPEKTRA BAROVI j.d.o.o.  za ugostiteljstvo i usluge</item>
    </derivirana_varijabla>
  </DomainObject.Predmet.ProtuStrankaListNazivFormated>
  <DomainObject.Predmet.ProtuStrankaListNazivFormatedOIB>
    <izvorni_sadrzaj>
      <item>SPEKTRA BAROVI j.d.o.o.  za ugostiteljstvo i usluge, OIB 05609556393</item>
    </izvorni_sadrzaj>
    <derivirana_varijabla naziv="DomainObject.Predmet.ProtuStrankaListNazivFormatedOIB_1">
      <item>SPEKTRA BAROVI j.d.o.o.  za ugostiteljstvo i usluge, OIB 05609556393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SPEKTRA BAROVI j.d.o.o.  za ugostiteljstvo i usluge</izvorni_sadrzaj>
    <derivirana_varijabla naziv="DomainObject.Predmet.ProtustrankaIDrugi_1">SPEKTRA BAROVI j.d.o.o. 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SPEKTRA BAROVI j.d.o.o.  za ugostiteljstvo i usluge, OIB 05609556393, Trnsko 18 C, 10000 Zagreb</izvorni_sadrzaj>
    <derivirana_varijabla naziv="DomainObject.Predmet.ProtustrankaIDrugiAdressOIB_1">SPEKTRA BAROVI j.d.o.o.  za ugostiteljstvo i usluge, OIB 05609556393, Trnsko 18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SPEKTRA BAROVI j.d.o.o.  za ugostiteljstvo i usluge</item>
      <item>Financijska agencija</item>
    </izvorni_sadrzaj>
    <derivirana_varijabla naziv="DomainObject.Predmet.SudioniciListNaziv_1">
      <item>SPEKTRA BAROVI j.d.o.o.  za ugostiteljstvo i usluge</item>
      <item>Financijska agencija</item>
    </derivirana_varijabla>
  </DomainObject.Predmet.SudioniciListNaziv>
  <DomainObject.Predmet.SudioniciListAdressOIB>
    <izvorni_sadrzaj>
      <item>SPEKTRA BAROVI j.d.o.o.  za ugostiteljstvo i usluge, OIB 05609556393, Trnsko 18 C,10000 Zagreb</item>
      <item>Financijska agencija, OIB 85821130368, TRG SVIBANJSKIH ŽRTAVA 1995. 1,10000 Zagreb</item>
    </izvorni_sadrzaj>
    <derivirana_varijabla naziv="DomainObject.Predmet.SudioniciListAdressOIB_1">
      <item>SPEKTRA BAROVI j.d.o.o.  za ugostiteljstvo i usluge, OIB 05609556393, Trnsko 18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05609556393</item>
      <item>, OIB 85821130368</item>
    </izvorni_sadrzaj>
    <derivirana_varijabla naziv="DomainObject.Predmet.SudioniciListNazivOIB_1">
      <item>, OIB 05609556393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814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2021-04-20T11:04:00Z</cp:lastPrinted>
  <dcterms:modified xmlns:xsi="http://www.w3.org/2001/XMLSchema-instance" xsi:type="dcterms:W3CDTF">2021-04-20T11:04:00Z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